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02DCCF31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005580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2277A15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C054D6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51208C1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275829C" w14:textId="568ACECB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C07C3C">
              <w:rPr>
                <w:rFonts w:ascii="Arial Narrow" w:hAnsi="Arial Narrow"/>
              </w:rPr>
            </w:r>
            <w:r w:rsidR="00C07C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2BB60A4A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8AC0E86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C07C3C">
              <w:rPr>
                <w:rFonts w:ascii="Arial Narrow" w:hAnsi="Arial Narrow"/>
              </w:rPr>
            </w:r>
            <w:r w:rsidR="00C07C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C7D23E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1B58A0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C07C3C">
              <w:rPr>
                <w:rFonts w:ascii="Arial Narrow" w:hAnsi="Arial Narrow"/>
              </w:rPr>
            </w:r>
            <w:r w:rsidR="00C07C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554060B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7D659D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D0D518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1CA683B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736438C8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2FEC8A5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C07C3C">
              <w:rPr>
                <w:rFonts w:ascii="Arial Narrow" w:hAnsi="Arial Narrow"/>
              </w:rPr>
            </w:r>
            <w:r w:rsidR="00C07C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36E1996E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6E33E8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C07C3C">
              <w:rPr>
                <w:rFonts w:ascii="Arial Narrow" w:hAnsi="Arial Narrow"/>
              </w:rPr>
            </w:r>
            <w:r w:rsidR="00C07C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19A1C20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7C7DE2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C07C3C">
              <w:rPr>
                <w:rFonts w:ascii="Arial Narrow" w:hAnsi="Arial Narrow"/>
              </w:rPr>
            </w:r>
            <w:r w:rsidR="00C07C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21B0757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D9C594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334160E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1F54DC8" w14:textId="56CE3361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C07C3C">
              <w:t>18.06.2026, 10:00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3AB5957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69E7032E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F26C" w14:textId="1989F8BE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C07C3C">
              <w:t>17.07.2026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E71F5C5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54EE5C4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7572E91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46A2468B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A79227A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742C964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6D8F356E" w14:textId="77777777" w:rsidR="005742CD" w:rsidRPr="00A20817" w:rsidRDefault="005742CD">
      <w:pPr>
        <w:rPr>
          <w:rFonts w:ascii="Arial" w:hAnsi="Arial" w:cs="Arial"/>
        </w:rPr>
      </w:pPr>
    </w:p>
    <w:p w14:paraId="2A01A9FC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1CE2E71D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7C910B6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792F36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2B9095BA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64CCDC35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228BCB7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FDC7BB2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8820C85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50270E47" w14:textId="470E8059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C07C3C">
        <w:t>Beschaffung von Winterdienstanbaugeräten für den Betriebshof der Stadt Elmshorn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055B89F8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23C8B035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651CB52C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195F439C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76B17D5A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250E3E92" w14:textId="77777777" w:rsidTr="007B1DB5">
        <w:trPr>
          <w:cantSplit/>
          <w:trHeight w:val="240"/>
        </w:trPr>
        <w:tc>
          <w:tcPr>
            <w:tcW w:w="1488" w:type="dxa"/>
          </w:tcPr>
          <w:p w14:paraId="1222E30E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5F6D3F3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7D1F047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29FBEB48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407DE1BA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8497BB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761C82A2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3ECC688D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42D3D20C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532DF49E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19CE868" w14:textId="77777777" w:rsidTr="007B1DB5">
        <w:trPr>
          <w:cantSplit/>
          <w:trHeight w:val="240"/>
        </w:trPr>
        <w:tc>
          <w:tcPr>
            <w:tcW w:w="1488" w:type="dxa"/>
          </w:tcPr>
          <w:p w14:paraId="2E833378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7A5A408E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736B901A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008433D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6AC5F62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47812CB5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3B8CB0A7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34D35869" w14:textId="77777777">
        <w:trPr>
          <w:cantSplit/>
          <w:trHeight w:val="240"/>
        </w:trPr>
        <w:tc>
          <w:tcPr>
            <w:tcW w:w="3402" w:type="dxa"/>
          </w:tcPr>
          <w:p w14:paraId="1F61CC77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05EDA3E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08B4E6DA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1F08F331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356668E8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4D67327B" w14:textId="77777777">
        <w:trPr>
          <w:cantSplit/>
          <w:trHeight w:val="240"/>
        </w:trPr>
        <w:tc>
          <w:tcPr>
            <w:tcW w:w="3402" w:type="dxa"/>
          </w:tcPr>
          <w:p w14:paraId="2AF37C9A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59FFEC39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A161D19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5C86E0EB" w14:textId="77777777">
        <w:trPr>
          <w:cantSplit/>
          <w:trHeight w:val="240"/>
        </w:trPr>
        <w:tc>
          <w:tcPr>
            <w:tcW w:w="3402" w:type="dxa"/>
          </w:tcPr>
          <w:p w14:paraId="0B086FD4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5DB6D50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A168205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7C49B3F" w14:textId="77777777">
        <w:trPr>
          <w:cantSplit/>
          <w:trHeight w:val="240"/>
        </w:trPr>
        <w:tc>
          <w:tcPr>
            <w:tcW w:w="3402" w:type="dxa"/>
          </w:tcPr>
          <w:p w14:paraId="3D6F6ED0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76FAFA6D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56611C6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DAF5AAB" w14:textId="77777777">
        <w:trPr>
          <w:cantSplit/>
          <w:trHeight w:val="240"/>
        </w:trPr>
        <w:tc>
          <w:tcPr>
            <w:tcW w:w="3402" w:type="dxa"/>
          </w:tcPr>
          <w:p w14:paraId="1C8469D9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1EDD78E2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317341C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7208DCC" w14:textId="77777777">
        <w:trPr>
          <w:cantSplit/>
          <w:trHeight w:val="240"/>
        </w:trPr>
        <w:tc>
          <w:tcPr>
            <w:tcW w:w="3402" w:type="dxa"/>
          </w:tcPr>
          <w:p w14:paraId="3B3610C3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242DDCFD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E8388B7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7002185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66ECC996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24FE70B6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5036BB3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5EB87F7F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2F97C77" w14:textId="77777777">
        <w:trPr>
          <w:cantSplit/>
          <w:trHeight w:val="240"/>
        </w:trPr>
        <w:tc>
          <w:tcPr>
            <w:tcW w:w="3402" w:type="dxa"/>
            <w:vMerge/>
          </w:tcPr>
          <w:p w14:paraId="0B12EB39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6FD69F8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7B201BD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58289BAC" w14:textId="77777777" w:rsidR="005742CD" w:rsidRPr="00A20817" w:rsidRDefault="005742CD">
      <w:pPr>
        <w:rPr>
          <w:rFonts w:ascii="Arial" w:hAnsi="Arial" w:cs="Arial"/>
        </w:rPr>
      </w:pPr>
    </w:p>
    <w:p w14:paraId="28E90966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0F1A67D2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030DADFF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3ED8C6C9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1D4EDAE0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752F8349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3ACC8566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532679E3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3133761E" w14:textId="77777777" w:rsidTr="00AA1963">
        <w:tc>
          <w:tcPr>
            <w:tcW w:w="3686" w:type="dxa"/>
          </w:tcPr>
          <w:p w14:paraId="061EDF85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6971B3ED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4A10774B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74BD5D2C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FAC5487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1E4723C8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2A34830E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3B9469EE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47B0B1FE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60A931A4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55E24EA6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388E5E6C" w14:textId="77777777" w:rsidTr="004F210C">
        <w:tc>
          <w:tcPr>
            <w:tcW w:w="3686" w:type="dxa"/>
          </w:tcPr>
          <w:p w14:paraId="65F0099F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44AE185D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5E98E6F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4C0A32AF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lastRenderedPageBreak/>
              <w:t>HR-Nr.:</w:t>
            </w:r>
          </w:p>
          <w:p w14:paraId="3E472ECD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BDB5666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48C92721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67EF0B48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5890B161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41F1C97A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gehöre(n) zu</w:t>
      </w:r>
    </w:p>
    <w:p w14:paraId="73CB3518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55C0C983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5FFF80BA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67FA4D1D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086D40CF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625BEE8F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7BDBC7FA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3993AE78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7198F3C1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13CC1BDE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1855C4BB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2D68EC70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2D434880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094118BE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215ED404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4DF8709F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4F05756D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1F76C57E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2A834605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09220017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786A36C3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1DC3D0D3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7C2EFD66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31BC2E96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1B540623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017C37CC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157540BD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4E414BE8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3A09DFEE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27E08B20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6C46000C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547CB9C1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4FEF0272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C07C3C">
        <w:rPr>
          <w:rFonts w:ascii="Arial" w:hAnsi="Arial" w:cs="Arial"/>
          <w:sz w:val="18"/>
          <w:szCs w:val="18"/>
        </w:rPr>
      </w:r>
      <w:r w:rsidR="00C07C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1F3DA762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1B4B1785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2AD216A5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58BB7CCD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2BAF9B8A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0AEED986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081B9BBC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26323BAA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0279D5B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3ACC9988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7E728" w14:textId="77777777" w:rsidR="00DD6F9F" w:rsidRDefault="00DD6F9F">
      <w:r>
        <w:separator/>
      </w:r>
    </w:p>
  </w:endnote>
  <w:endnote w:type="continuationSeparator" w:id="0">
    <w:p w14:paraId="09044FEC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E8A41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1AAC898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3ABD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127F44B9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82BD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BBAF" w14:textId="77777777" w:rsidR="00DD6F9F" w:rsidRDefault="00DD6F9F">
      <w:r>
        <w:separator/>
      </w:r>
    </w:p>
  </w:footnote>
  <w:footnote w:type="continuationSeparator" w:id="0">
    <w:p w14:paraId="76D5E459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43A0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CE434A2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6FFB3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4F3C74BB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744D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0D6B9426" wp14:editId="731F24A2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30BB74EE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387413">
    <w:abstractNumId w:val="1"/>
  </w:num>
  <w:num w:numId="2" w16cid:durableId="1285115287">
    <w:abstractNumId w:val="10"/>
  </w:num>
  <w:num w:numId="3" w16cid:durableId="1213273766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721124022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635604178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504395376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46751163">
    <w:abstractNumId w:val="4"/>
  </w:num>
  <w:num w:numId="8" w16cid:durableId="1235119073">
    <w:abstractNumId w:val="20"/>
  </w:num>
  <w:num w:numId="9" w16cid:durableId="1068576178">
    <w:abstractNumId w:val="7"/>
  </w:num>
  <w:num w:numId="10" w16cid:durableId="2145004560">
    <w:abstractNumId w:val="3"/>
  </w:num>
  <w:num w:numId="11" w16cid:durableId="1473132578">
    <w:abstractNumId w:val="22"/>
  </w:num>
  <w:num w:numId="12" w16cid:durableId="1995522277">
    <w:abstractNumId w:val="16"/>
  </w:num>
  <w:num w:numId="13" w16cid:durableId="459884973">
    <w:abstractNumId w:val="12"/>
  </w:num>
  <w:num w:numId="14" w16cid:durableId="173692039">
    <w:abstractNumId w:val="17"/>
  </w:num>
  <w:num w:numId="15" w16cid:durableId="270628055">
    <w:abstractNumId w:val="9"/>
  </w:num>
  <w:num w:numId="16" w16cid:durableId="1798986318">
    <w:abstractNumId w:val="6"/>
  </w:num>
  <w:num w:numId="17" w16cid:durableId="1218590322">
    <w:abstractNumId w:val="0"/>
  </w:num>
  <w:num w:numId="18" w16cid:durableId="587424146">
    <w:abstractNumId w:val="8"/>
  </w:num>
  <w:num w:numId="19" w16cid:durableId="1558082622">
    <w:abstractNumId w:val="19"/>
  </w:num>
  <w:num w:numId="20" w16cid:durableId="2097700539">
    <w:abstractNumId w:val="5"/>
  </w:num>
  <w:num w:numId="21" w16cid:durableId="1411803963">
    <w:abstractNumId w:val="15"/>
  </w:num>
  <w:num w:numId="22" w16cid:durableId="368452198">
    <w:abstractNumId w:val="21"/>
  </w:num>
  <w:num w:numId="23" w16cid:durableId="911625516">
    <w:abstractNumId w:val="2"/>
  </w:num>
  <w:num w:numId="24" w16cid:durableId="245001156">
    <w:abstractNumId w:val="14"/>
  </w:num>
  <w:num w:numId="25" w16cid:durableId="442965178">
    <w:abstractNumId w:val="18"/>
  </w:num>
  <w:num w:numId="26" w16cid:durableId="1806652988">
    <w:abstractNumId w:val="23"/>
  </w:num>
  <w:num w:numId="27" w16cid:durableId="1868375000">
    <w:abstractNumId w:val="13"/>
  </w:num>
  <w:num w:numId="28" w16cid:durableId="603004618">
    <w:abstractNumId w:val="24"/>
  </w:num>
  <w:num w:numId="29" w16cid:durableId="604265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07B67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07C3C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B78AA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A70792F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803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Jänisch, Mareike</cp:lastModifiedBy>
  <cp:revision>7</cp:revision>
  <cp:lastPrinted>2010-05-27T10:01:00Z</cp:lastPrinted>
  <dcterms:created xsi:type="dcterms:W3CDTF">2023-07-04T07:43:00Z</dcterms:created>
  <dcterms:modified xsi:type="dcterms:W3CDTF">2026-05-15T05:34:00Z</dcterms:modified>
</cp:coreProperties>
</file>